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33519" w14:textId="450964B4" w:rsidR="00535962" w:rsidRPr="00F7167E" w:rsidRDefault="009408A2">
      <w:r>
        <w:pict w14:anchorId="67FD1F92">
          <v:group id="Group 20" o:spid="_x0000_s1051" style="position:absolute;margin-left:321pt;margin-top:-55.9pt;width:169.95pt;height:55.2pt;z-index:25169920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">
            <v:rect id="Rectangle 21" o:spid="_x0000_s1052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" filled="f"/>
            <v:group id="Group 22" o:spid="_x0000_s1053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54" type="#_x0000_t202" style="position:absolute;left:9151;top:1077;width:2009;height:543;visibility:visibl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" fillcolor="white [3212]" strokecolor="white [3212]" strokeweight="2.25pt">
                <v:textbox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32CAB125" w14:textId="719E7202" w:rsidR="00B20F87" w:rsidRPr="00535962" w:rsidRDefault="00DE42B4" w:rsidP="00B20F87">
                          <w:pPr>
                            <w:jc w:val="center"/>
                          </w:pPr>
                          <w:r w:rsidRPr="00DE42B4">
                            <w:t>APORDOM-CCC-LPN-2026-000</w:t>
                          </w:r>
                          <w:r w:rsidR="009408A2">
                            <w:t>6</w:t>
                          </w:r>
                        </w:p>
                      </w:sdtContent>
                    </w:sdt>
                  </w:txbxContent>
                </v:textbox>
              </v:shape>
              <v:shape id="Text Box 24" o:spid="_x0000_s1055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" fillcolor="black [3213]" strokecolor="white [3212]" strokeweight="3pt">
                <v:textbox>
                  <w:txbxContent>
                    <w:p w14:paraId="24FAAFCF" w14:textId="77777777" w:rsidR="00B20F87" w:rsidRPr="00535962" w:rsidRDefault="00B20F87" w:rsidP="00B20F87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 w:eastAsia="zh-TW"/>
        </w:rPr>
        <w:pict w14:anchorId="4B463BCC">
          <v:shape id="_x0000_s1026" type="#_x0000_t202" style="position:absolute;margin-left:-39.2pt;margin-top:-43.65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14:paraId="0E0305D3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4BE4F8EB" wp14:editId="2A2E3B7F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/>
        </w:rPr>
        <w:pict w14:anchorId="6070EB22">
          <v:shape id="_x0000_s1049" type="#_x0000_t202" style="position:absolute;margin-left:-32.85pt;margin-top:-55.9pt;width:74.65pt;height:24.05pt;z-index:251697152;mso-position-horizontal-relative:text;mso-position-vertical-relative:text;mso-width-relative:margin;mso-height-relative:margin" filled="f" stroked="f">
            <v:textbox style="mso-next-textbox:#_x0000_s1049" inset="0,0,0,0">
              <w:txbxContent>
                <w:p w14:paraId="07D9F2F6" w14:textId="77777777"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6F95203" wp14:editId="05CC350E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 w14:anchorId="061C0626">
          <v:shape id="_x0000_s1037" type="#_x0000_t202" style="position:absolute;margin-left:395.95pt;margin-top:16.7pt;width:83.6pt;height:19.85pt;z-index:251686912;mso-position-horizontal-relative:text;mso-position-vertical-relative:text;mso-width-relative:margin;mso-height-relative:margin" filled="f" stroked="f">
            <v:textbox style="mso-next-textbox:#_x0000_s1037">
              <w:txbxContent>
                <w:p w14:paraId="7765E17E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4E2E3F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4E2E3F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4E2E3F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="004E7C9C" w:rsidRPr="004E7C9C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  <w:r w:rsidR="004E2E3F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7C248BC9">
          <v:shape id="_x0000_s1036" type="#_x0000_t202" style="position:absolute;margin-left:379pt;margin-top:2.25pt;width:114.0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14:paraId="031FF2FD" w14:textId="77777777" w:rsidR="0026335F" w:rsidRPr="0026335F" w:rsidRDefault="009408A2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50E8F545" w14:textId="77777777" w:rsidR="00535962" w:rsidRPr="00535962" w:rsidRDefault="009408A2" w:rsidP="00535962">
      <w:r>
        <w:rPr>
          <w:rStyle w:val="Institucion"/>
          <w:color w:val="FF0000"/>
          <w:sz w:val="28"/>
          <w:lang w:eastAsia="zh-TW"/>
        </w:rPr>
        <w:pict w14:anchorId="067EFB7E">
          <v:shape id="_x0000_s1040" type="#_x0000_t202" style="position:absolute;margin-left:100.7pt;margin-top:14.65pt;width:249.75pt;height:22pt;z-index:251691008;mso-width-relative:margin;mso-height-relative:margin" stroked="f">
            <v:textbox style="mso-next-textbox:#_x0000_s1040">
              <w:txbxContent>
                <w:p w14:paraId="3DAD3D15" w14:textId="77777777" w:rsidR="002E1412" w:rsidRPr="002E1412" w:rsidRDefault="009408A2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</w:p>
    <w:p w14:paraId="14163535" w14:textId="77777777" w:rsidR="00535962" w:rsidRDefault="00535962" w:rsidP="00535962"/>
    <w:p w14:paraId="3303DD44" w14:textId="77777777" w:rsidR="006506D0" w:rsidRDefault="009408A2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 w14:anchorId="5082C778">
          <v:shape id="_x0000_s1042" type="#_x0000_t202" style="position:absolute;left:0;text-align:left;margin-left:94.15pt;margin-top:5.05pt;width:284.85pt;height:24pt;z-index:251695104;mso-width-relative:margin;mso-height-relative:margin" stroked="f">
            <v:textbox style="mso-next-textbox:#_x0000_s1042">
              <w:txbxContent>
                <w:p w14:paraId="228EFB08" w14:textId="77777777"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14:paraId="364C3738" w14:textId="68B363D2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24EF3E0E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092C6958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07D208A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FA36EB3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BDA960D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6BBB666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F5597E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1B04769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2B07B95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781E750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1D9395E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41EB388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bookmarkStart w:id="0" w:name="_GoBack"/>
      <w:bookmarkEnd w:id="0"/>
    </w:p>
    <w:p w14:paraId="77E3886C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6EF59616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5E8BB7C3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311591BA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38456E7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7069697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42CBDAF3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219B69AE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6232040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3D1C694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11BBF888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733A27E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91AF450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3A1B5789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45F9FEA2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22AA5ADB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7C6C3A6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5F09801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A85051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2C214FC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4FE218B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74599754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2C0F5672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637420AA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7915FE02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5BBE9447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394B43E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66FF0403" w14:textId="77777777" w:rsidTr="00044FA8">
        <w:trPr>
          <w:trHeight w:val="4637"/>
        </w:trPr>
        <w:tc>
          <w:tcPr>
            <w:tcW w:w="3269" w:type="dxa"/>
          </w:tcPr>
          <w:p w14:paraId="1777F1A5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1" w:name="_Toc166840747"/>
            <w:bookmarkStart w:id="2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1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2"/>
          </w:p>
          <w:p w14:paraId="6F7E17C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536379D9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2A464F2D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665846EA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63A5697B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5BCC71CB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4D3657F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8DA0CD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202BEAC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4FDA972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0FE4A7B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52036323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6049E02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D29E635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1B713A2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61D094CD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19E963E0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29A9555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03B3FE5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5C0F1FDD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C77B12" w14:textId="77777777" w:rsidR="004E2E3F" w:rsidRDefault="004E2E3F" w:rsidP="001007E7">
      <w:pPr>
        <w:spacing w:after="0" w:line="240" w:lineRule="auto"/>
      </w:pPr>
      <w:r>
        <w:separator/>
      </w:r>
    </w:p>
  </w:endnote>
  <w:endnote w:type="continuationSeparator" w:id="0">
    <w:p w14:paraId="59AD38C8" w14:textId="77777777" w:rsidR="004E2E3F" w:rsidRDefault="004E2E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63ED5F" w14:textId="77777777" w:rsidR="001007E7" w:rsidRDefault="009408A2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 w14:anchorId="11B80BF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.8pt;margin-top:3.7pt;width:67pt;height:13.85pt;z-index:251660288;mso-width-relative:margin;mso-height-relative:margin" filled="f" stroked="f">
          <v:textbox style="mso-next-textbox:#_x0000_s2049" inset="0,0,0,0">
            <w:txbxContent>
              <w:p w14:paraId="5D84AB21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CAF649C" wp14:editId="4FB38DC3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 w14:anchorId="36524A8E">
        <v:shape id="_x0000_s2051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14:paraId="0A87892C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0CA61436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14:paraId="4196153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5B82E8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5DCD0B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33F2198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7F89179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21F6A" w14:textId="77777777" w:rsidR="004E2E3F" w:rsidRDefault="004E2E3F" w:rsidP="001007E7">
      <w:pPr>
        <w:spacing w:after="0" w:line="240" w:lineRule="auto"/>
      </w:pPr>
      <w:r>
        <w:separator/>
      </w:r>
    </w:p>
  </w:footnote>
  <w:footnote w:type="continuationSeparator" w:id="0">
    <w:p w14:paraId="040AC81C" w14:textId="77777777" w:rsidR="004E2E3F" w:rsidRDefault="004E2E3F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E7C6D" w14:textId="77777777" w:rsidR="00051C0A" w:rsidRDefault="009408A2">
    <w:pPr>
      <w:pStyle w:val="Encabezado"/>
    </w:pPr>
    <w:r>
      <w:rPr>
        <w:noProof/>
        <w:lang w:val="en-US"/>
      </w:rPr>
      <w:pict w14:anchorId="59CC67D4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7.7pt;margin-top:3.35pt;width:83.6pt;height:19.85pt;z-index:251666432;mso-width-relative:margin;mso-height-relative:margin" filled="f" stroked="f">
          <v:textbox style="mso-next-textbox:#_x0000_s2054">
            <w:txbxContent>
              <w:p w14:paraId="4AAD2EBC" w14:textId="446752EF"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9408A2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r w:rsidR="004E2E3F">
                  <w:rPr>
                    <w:b/>
                    <w:noProof/>
                    <w:sz w:val="22"/>
                    <w:szCs w:val="22"/>
                  </w:rPr>
                  <w:fldChar w:fldCharType="begin"/>
                </w:r>
                <w:r w:rsidR="004E2E3F">
                  <w:rPr>
                    <w:b/>
                    <w:noProof/>
                    <w:sz w:val="22"/>
                    <w:szCs w:val="22"/>
                  </w:rPr>
                  <w:instrText xml:space="preserve"> NUMPAGES   \* MERGEFORMAT </w:instrText>
                </w:r>
                <w:r w:rsidR="004E2E3F">
                  <w:rPr>
                    <w:b/>
                    <w:noProof/>
                    <w:sz w:val="22"/>
                    <w:szCs w:val="22"/>
                  </w:rPr>
                  <w:fldChar w:fldCharType="separate"/>
                </w:r>
                <w:r w:rsidR="009408A2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4E2E3F">
                  <w:rPr>
                    <w:b/>
                    <w:noProof/>
                    <w:sz w:val="22"/>
                    <w:szCs w:val="22"/>
                  </w:rPr>
                  <w:fldChar w:fldCharType="end"/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E14F3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3E2B34"/>
    <w:rsid w:val="00404131"/>
    <w:rsid w:val="0042490F"/>
    <w:rsid w:val="004379A6"/>
    <w:rsid w:val="00455FD3"/>
    <w:rsid w:val="00456C17"/>
    <w:rsid w:val="00466B9C"/>
    <w:rsid w:val="004B30DA"/>
    <w:rsid w:val="004D45A8"/>
    <w:rsid w:val="004E2E3F"/>
    <w:rsid w:val="004E7C9C"/>
    <w:rsid w:val="00500DA4"/>
    <w:rsid w:val="00535962"/>
    <w:rsid w:val="00544A18"/>
    <w:rsid w:val="005706D6"/>
    <w:rsid w:val="00587EC0"/>
    <w:rsid w:val="00611A07"/>
    <w:rsid w:val="0062592A"/>
    <w:rsid w:val="00632638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63808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408A2"/>
    <w:rsid w:val="00956E4E"/>
    <w:rsid w:val="00966EEE"/>
    <w:rsid w:val="009902A7"/>
    <w:rsid w:val="009A4E12"/>
    <w:rsid w:val="009B320C"/>
    <w:rsid w:val="009B49FB"/>
    <w:rsid w:val="009D48AB"/>
    <w:rsid w:val="00A019B3"/>
    <w:rsid w:val="00A16099"/>
    <w:rsid w:val="00A231BB"/>
    <w:rsid w:val="00A640BD"/>
    <w:rsid w:val="00A641A7"/>
    <w:rsid w:val="00A72F42"/>
    <w:rsid w:val="00AD7919"/>
    <w:rsid w:val="00B20F87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B1261"/>
    <w:rsid w:val="00DC5D96"/>
    <w:rsid w:val="00DD4F3E"/>
    <w:rsid w:val="00DE42B4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  <w14:docId w14:val="69B149A2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6B26C-FC25-41BF-AD7D-F16999AF2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9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FERNELY PEREZ</cp:lastModifiedBy>
  <cp:revision>14</cp:revision>
  <cp:lastPrinted>2011-03-04T18:55:00Z</cp:lastPrinted>
  <dcterms:created xsi:type="dcterms:W3CDTF">2011-03-04T18:56:00Z</dcterms:created>
  <dcterms:modified xsi:type="dcterms:W3CDTF">2026-09-07T18:12:00Z</dcterms:modified>
</cp:coreProperties>
</file>